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2BA57" w14:textId="77777777" w:rsidR="005F5E3E" w:rsidRDefault="005F5E3E" w:rsidP="005F5E3E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u w:val="single"/>
          <w:shd w:val="clear" w:color="auto" w:fill="FFFFFF"/>
        </w:rPr>
        <w:t>Thomas LEDLADY</w:t>
      </w:r>
      <w:r>
        <w:rPr>
          <w:color w:val="333333"/>
          <w:shd w:val="clear" w:color="auto" w:fill="FFFFFF"/>
        </w:rPr>
        <w:t xml:space="preserve">       (fl.1412-7)</w:t>
      </w:r>
    </w:p>
    <w:p w14:paraId="0A637812" w14:textId="77777777" w:rsidR="005F5E3E" w:rsidRDefault="005F5E3E" w:rsidP="005F5E3E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Vicar of the church of All Saints, South Lynn, Norfolk.</w:t>
      </w:r>
    </w:p>
    <w:p w14:paraId="25020390" w14:textId="77777777" w:rsidR="005F5E3E" w:rsidRDefault="005F5E3E" w:rsidP="005F5E3E">
      <w:pPr>
        <w:pStyle w:val="NoSpacing"/>
        <w:rPr>
          <w:color w:val="333333"/>
          <w:shd w:val="clear" w:color="auto" w:fill="FFFFFF"/>
        </w:rPr>
      </w:pPr>
    </w:p>
    <w:p w14:paraId="594F678E" w14:textId="77777777" w:rsidR="005F5E3E" w:rsidRDefault="005F5E3E" w:rsidP="005F5E3E">
      <w:pPr>
        <w:pStyle w:val="NoSpacing"/>
        <w:rPr>
          <w:color w:val="333333"/>
          <w:shd w:val="clear" w:color="auto" w:fill="FFFFFF"/>
        </w:rPr>
      </w:pPr>
    </w:p>
    <w:p w14:paraId="56448DEC" w14:textId="77777777" w:rsidR="005F5E3E" w:rsidRDefault="005F5E3E" w:rsidP="005F5E3E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       1412-7</w:t>
      </w:r>
      <w:r>
        <w:rPr>
          <w:color w:val="333333"/>
          <w:shd w:val="clear" w:color="auto" w:fill="FFFFFF"/>
        </w:rPr>
        <w:tab/>
        <w:t>He was the Vicar.</w:t>
      </w:r>
    </w:p>
    <w:p w14:paraId="1F0580AF" w14:textId="77777777" w:rsidR="005F5E3E" w:rsidRDefault="005F5E3E" w:rsidP="005F5E3E">
      <w:pPr>
        <w:pStyle w:val="NoSpacing"/>
        <w:ind w:left="1440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 and Half: South Lynn',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8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541-548.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 http://www.british-history.ac.uk/topographical-hist-norfolk/vol8/pp541-548 [accessed 11 April 2019]. </w:t>
      </w:r>
      <w:r>
        <w:rPr>
          <w:color w:val="333333"/>
          <w:shd w:val="clear" w:color="auto" w:fill="FFFFFF"/>
        </w:rPr>
        <w:t>)</w:t>
      </w:r>
    </w:p>
    <w:p w14:paraId="31268D45" w14:textId="77777777" w:rsidR="005F5E3E" w:rsidRDefault="005F5E3E" w:rsidP="005F5E3E">
      <w:pPr>
        <w:pStyle w:val="NoSpacing"/>
        <w:rPr>
          <w:color w:val="333333"/>
          <w:shd w:val="clear" w:color="auto" w:fill="FFFFFF"/>
        </w:rPr>
      </w:pPr>
    </w:p>
    <w:p w14:paraId="2F0665C9" w14:textId="77777777" w:rsidR="005F5E3E" w:rsidRDefault="005F5E3E" w:rsidP="005F5E3E">
      <w:pPr>
        <w:pStyle w:val="NoSpacing"/>
        <w:rPr>
          <w:color w:val="333333"/>
          <w:shd w:val="clear" w:color="auto" w:fill="FFFFFF"/>
        </w:rPr>
      </w:pPr>
    </w:p>
    <w:p w14:paraId="237BA211" w14:textId="77777777" w:rsidR="005F5E3E" w:rsidRDefault="005F5E3E" w:rsidP="005F5E3E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11 April 2019</w:t>
      </w:r>
    </w:p>
    <w:p w14:paraId="32324970" w14:textId="77777777" w:rsidR="006B2F86" w:rsidRPr="00E71FC3" w:rsidRDefault="005F5E3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5CB80" w14:textId="77777777" w:rsidR="005F5E3E" w:rsidRDefault="005F5E3E" w:rsidP="00E71FC3">
      <w:pPr>
        <w:spacing w:after="0" w:line="240" w:lineRule="auto"/>
      </w:pPr>
      <w:r>
        <w:separator/>
      </w:r>
    </w:p>
  </w:endnote>
  <w:endnote w:type="continuationSeparator" w:id="0">
    <w:p w14:paraId="1F296BA8" w14:textId="77777777" w:rsidR="005F5E3E" w:rsidRDefault="005F5E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A6D9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813BF" w14:textId="77777777" w:rsidR="005F5E3E" w:rsidRDefault="005F5E3E" w:rsidP="00E71FC3">
      <w:pPr>
        <w:spacing w:after="0" w:line="240" w:lineRule="auto"/>
      </w:pPr>
      <w:r>
        <w:separator/>
      </w:r>
    </w:p>
  </w:footnote>
  <w:footnote w:type="continuationSeparator" w:id="0">
    <w:p w14:paraId="1D360DBD" w14:textId="77777777" w:rsidR="005F5E3E" w:rsidRDefault="005F5E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E3E"/>
    <w:rsid w:val="001A7C09"/>
    <w:rsid w:val="00577BD5"/>
    <w:rsid w:val="005F5E3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AD690"/>
  <w15:chartTrackingRefBased/>
  <w15:docId w15:val="{94717F8F-CE64-49C1-98A5-738EA0DB9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5F5E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2019-04-30T19:03:00Z</dcterms:created>
  <dcterms:modified xsi:type="dcterms:W3CDTF">2019-04-30T19:04:00Z</dcterms:modified>
</cp:coreProperties>
</file>